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4821E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NAPTON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207942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Fishmonger.</w:t>
      </w:r>
    </w:p>
    <w:p w14:paraId="6ED8DA4D" w14:textId="77777777" w:rsidR="00001A9F" w:rsidRDefault="00001A9F" w:rsidP="00001A9F">
      <w:pPr>
        <w:rPr>
          <w:rFonts w:ascii="Times New Roman" w:hAnsi="Times New Roman" w:cs="Times New Roman"/>
        </w:rPr>
      </w:pPr>
    </w:p>
    <w:p w14:paraId="103BA999" w14:textId="77777777" w:rsidR="00001A9F" w:rsidRDefault="00001A9F" w:rsidP="00001A9F">
      <w:pPr>
        <w:rPr>
          <w:rFonts w:ascii="Times New Roman" w:hAnsi="Times New Roman" w:cs="Times New Roman"/>
        </w:rPr>
      </w:pPr>
    </w:p>
    <w:p w14:paraId="5BE5FC2A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Wolhous</w:t>
      </w:r>
      <w:proofErr w:type="spellEnd"/>
      <w:r>
        <w:rPr>
          <w:rFonts w:ascii="Times New Roman" w:hAnsi="Times New Roman" w:cs="Times New Roman"/>
        </w:rPr>
        <w:t xml:space="preserve"> of Newark, Nottinghamshire(q.v.), brought a plaint of debt</w:t>
      </w:r>
    </w:p>
    <w:p w14:paraId="2107D032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Horsman of Bedford(q.v.) and Robert </w:t>
      </w:r>
      <w:proofErr w:type="spellStart"/>
      <w:r>
        <w:rPr>
          <w:rFonts w:ascii="Times New Roman" w:hAnsi="Times New Roman" w:cs="Times New Roman"/>
        </w:rPr>
        <w:t>Wod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14:paraId="43CAC815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Hertfordshire(q.v.).</w:t>
      </w:r>
    </w:p>
    <w:p w14:paraId="556AB721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A003D3C" w14:textId="77777777" w:rsidR="00001A9F" w:rsidRDefault="00001A9F" w:rsidP="00001A9F">
      <w:pPr>
        <w:rPr>
          <w:rFonts w:ascii="Times New Roman" w:hAnsi="Times New Roman" w:cs="Times New Roman"/>
        </w:rPr>
      </w:pPr>
    </w:p>
    <w:p w14:paraId="763A153D" w14:textId="77777777" w:rsidR="00001A9F" w:rsidRDefault="00001A9F" w:rsidP="00001A9F">
      <w:pPr>
        <w:rPr>
          <w:rFonts w:ascii="Times New Roman" w:hAnsi="Times New Roman" w:cs="Times New Roman"/>
        </w:rPr>
      </w:pPr>
    </w:p>
    <w:p w14:paraId="2D4DBB79" w14:textId="77777777" w:rsidR="00001A9F" w:rsidRDefault="00001A9F" w:rsidP="00001A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0DBD3510" w14:textId="77777777" w:rsidR="006B2F86" w:rsidRPr="00E71FC3" w:rsidRDefault="00001A9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26D76" w14:textId="77777777" w:rsidR="00001A9F" w:rsidRDefault="00001A9F" w:rsidP="00E71FC3">
      <w:r>
        <w:separator/>
      </w:r>
    </w:p>
  </w:endnote>
  <w:endnote w:type="continuationSeparator" w:id="0">
    <w:p w14:paraId="6C031903" w14:textId="77777777" w:rsidR="00001A9F" w:rsidRDefault="00001A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5B0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95545" w14:textId="77777777" w:rsidR="00001A9F" w:rsidRDefault="00001A9F" w:rsidP="00E71FC3">
      <w:r>
        <w:separator/>
      </w:r>
    </w:p>
  </w:footnote>
  <w:footnote w:type="continuationSeparator" w:id="0">
    <w:p w14:paraId="733D5C4C" w14:textId="77777777" w:rsidR="00001A9F" w:rsidRDefault="00001A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9F"/>
    <w:rsid w:val="00001A9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541B"/>
  <w15:chartTrackingRefBased/>
  <w15:docId w15:val="{845A193A-9D6B-4929-A318-550E70DE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A9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2019-05-11T19:11:00Z</dcterms:created>
  <dcterms:modified xsi:type="dcterms:W3CDTF">2019-05-11T19:12:00Z</dcterms:modified>
</cp:coreProperties>
</file>